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899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FURSLOND</w:t>
      </w:r>
      <w:r>
        <w:rPr>
          <w:rFonts w:ascii="Times New Roman" w:hAnsi="Times New Roman" w:cs="Times New Roman"/>
          <w:sz w:val="24"/>
          <w:szCs w:val="24"/>
        </w:rPr>
        <w:t xml:space="preserve">     (fl.1417)</w:t>
      </w:r>
    </w:p>
    <w:p w:rsidR="00313899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313899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3899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3899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Jan.1417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p.42)</w:t>
      </w:r>
    </w:p>
    <w:p w:rsidR="00313899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3899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313899" w:rsidP="00313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899" w:rsidRDefault="00313899" w:rsidP="00564E3C">
      <w:pPr>
        <w:spacing w:after="0" w:line="240" w:lineRule="auto"/>
      </w:pPr>
      <w:r>
        <w:separator/>
      </w:r>
    </w:p>
  </w:endnote>
  <w:endnote w:type="continuationSeparator" w:id="0">
    <w:p w:rsidR="00313899" w:rsidRDefault="003138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3899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899" w:rsidRDefault="00313899" w:rsidP="00564E3C">
      <w:pPr>
        <w:spacing w:after="0" w:line="240" w:lineRule="auto"/>
      </w:pPr>
      <w:r>
        <w:separator/>
      </w:r>
    </w:p>
  </w:footnote>
  <w:footnote w:type="continuationSeparator" w:id="0">
    <w:p w:rsidR="00313899" w:rsidRDefault="003138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899"/>
    <w:rsid w:val="0031389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B41E3-5DEF-41E0-ABAC-238DDC3A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2015-11-03T19:34:00Z</dcterms:created>
  <dcterms:modified xsi:type="dcterms:W3CDTF">2015-11-03T19:34:00Z</dcterms:modified>
</cp:coreProperties>
</file>